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00019" w14:textId="77777777" w:rsidR="002735C8" w:rsidRDefault="002735C8" w:rsidP="00273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WESTREN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8906DC4" w14:textId="77777777" w:rsidR="002735C8" w:rsidRDefault="002735C8" w:rsidP="00273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Bilsby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14:paraId="77CFB1E5" w14:textId="77777777" w:rsidR="002735C8" w:rsidRDefault="002735C8" w:rsidP="002735C8">
      <w:pPr>
        <w:rPr>
          <w:rFonts w:ascii="Times New Roman" w:hAnsi="Times New Roman" w:cs="Times New Roman"/>
        </w:rPr>
      </w:pPr>
    </w:p>
    <w:p w14:paraId="75E89925" w14:textId="77777777" w:rsidR="002735C8" w:rsidRDefault="002735C8" w:rsidP="002735C8">
      <w:pPr>
        <w:rPr>
          <w:rFonts w:ascii="Times New Roman" w:hAnsi="Times New Roman" w:cs="Times New Roman"/>
        </w:rPr>
      </w:pPr>
    </w:p>
    <w:p w14:paraId="7748237D" w14:textId="77777777" w:rsidR="002735C8" w:rsidRDefault="002735C8" w:rsidP="00273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Spert</w:t>
      </w:r>
      <w:proofErr w:type="spellEnd"/>
      <w:r>
        <w:rPr>
          <w:rFonts w:ascii="Times New Roman" w:hAnsi="Times New Roman" w:cs="Times New Roman"/>
        </w:rPr>
        <w:t>(q.v.) brought a plaint of trespass and taking against him</w:t>
      </w:r>
    </w:p>
    <w:p w14:paraId="258666C7" w14:textId="77777777" w:rsidR="002735C8" w:rsidRDefault="002735C8" w:rsidP="00273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7 others.</w:t>
      </w:r>
    </w:p>
    <w:p w14:paraId="30219737" w14:textId="77777777" w:rsidR="002735C8" w:rsidRDefault="002735C8" w:rsidP="00273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3AE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3B2F84B" w14:textId="77777777" w:rsidR="002735C8" w:rsidRDefault="002735C8" w:rsidP="002735C8">
      <w:pPr>
        <w:rPr>
          <w:rFonts w:ascii="Times New Roman" w:hAnsi="Times New Roman" w:cs="Times New Roman"/>
        </w:rPr>
      </w:pPr>
    </w:p>
    <w:p w14:paraId="53EC0A85" w14:textId="77777777" w:rsidR="002735C8" w:rsidRDefault="002735C8" w:rsidP="002735C8">
      <w:pPr>
        <w:rPr>
          <w:rFonts w:ascii="Times New Roman" w:hAnsi="Times New Roman" w:cs="Times New Roman"/>
        </w:rPr>
      </w:pPr>
    </w:p>
    <w:p w14:paraId="215C6FC7" w14:textId="77777777" w:rsidR="002735C8" w:rsidRDefault="002735C8" w:rsidP="00273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2019</w:t>
      </w:r>
    </w:p>
    <w:p w14:paraId="711D8F1C" w14:textId="77777777" w:rsidR="006B2F86" w:rsidRPr="00E71FC3" w:rsidRDefault="002735C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1C586" w14:textId="77777777" w:rsidR="002735C8" w:rsidRDefault="002735C8" w:rsidP="00E71FC3">
      <w:r>
        <w:separator/>
      </w:r>
    </w:p>
  </w:endnote>
  <w:endnote w:type="continuationSeparator" w:id="0">
    <w:p w14:paraId="2366D167" w14:textId="77777777" w:rsidR="002735C8" w:rsidRDefault="002735C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83C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815CB" w14:textId="77777777" w:rsidR="002735C8" w:rsidRDefault="002735C8" w:rsidP="00E71FC3">
      <w:r>
        <w:separator/>
      </w:r>
    </w:p>
  </w:footnote>
  <w:footnote w:type="continuationSeparator" w:id="0">
    <w:p w14:paraId="4F3E9BDC" w14:textId="77777777" w:rsidR="002735C8" w:rsidRDefault="002735C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5C8"/>
    <w:rsid w:val="001A7C09"/>
    <w:rsid w:val="002735C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78BDB"/>
  <w15:chartTrackingRefBased/>
  <w15:docId w15:val="{E4DE7972-AEB2-413A-9879-02E022869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35C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735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2019-01-24T21:02:00Z</dcterms:created>
  <dcterms:modified xsi:type="dcterms:W3CDTF">2019-01-24T21:02:00Z</dcterms:modified>
</cp:coreProperties>
</file>